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38" w:rsidRDefault="00046238" w:rsidP="00D85151">
      <w:pPr>
        <w:autoSpaceDE w:val="0"/>
        <w:autoSpaceDN w:val="0"/>
        <w:spacing w:after="0" w:line="240" w:lineRule="auto"/>
        <w:ind w:left="61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6238" w:rsidRDefault="00046238" w:rsidP="00D85151">
      <w:pPr>
        <w:autoSpaceDE w:val="0"/>
        <w:autoSpaceDN w:val="0"/>
        <w:spacing w:after="0" w:line="240" w:lineRule="auto"/>
        <w:ind w:left="61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6238" w:rsidRPr="00D85151" w:rsidRDefault="00046238" w:rsidP="00D85151">
      <w:pPr>
        <w:autoSpaceDE w:val="0"/>
        <w:autoSpaceDN w:val="0"/>
        <w:spacing w:after="0" w:line="240" w:lineRule="auto"/>
        <w:ind w:left="6120"/>
        <w:rPr>
          <w:rFonts w:ascii="Times New Roman" w:hAnsi="Times New Roman" w:cs="Times New Roman"/>
          <w:sz w:val="28"/>
          <w:szCs w:val="28"/>
          <w:lang w:eastAsia="ru-RU"/>
        </w:rPr>
      </w:pPr>
      <w:r w:rsidRPr="00D85151">
        <w:rPr>
          <w:rFonts w:ascii="Times New Roman" w:hAnsi="Times New Roman" w:cs="Times New Roman"/>
          <w:sz w:val="28"/>
          <w:szCs w:val="28"/>
          <w:lang w:eastAsia="ru-RU"/>
        </w:rPr>
        <w:t>ПРИЛОЖЕНИЕ №1</w:t>
      </w:r>
    </w:p>
    <w:p w:rsidR="00046238" w:rsidRPr="00D85151" w:rsidRDefault="00046238" w:rsidP="00D851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6238" w:rsidRPr="00D85151" w:rsidRDefault="00046238" w:rsidP="00D851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6238" w:rsidRPr="00D85151" w:rsidRDefault="00046238" w:rsidP="00D8515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851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степени достижения целевых показателей                              муниципальной программы</w:t>
      </w:r>
    </w:p>
    <w:p w:rsidR="00046238" w:rsidRPr="00D85151" w:rsidRDefault="00046238" w:rsidP="00D8515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851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«Строительство, реконструкция и капитальный ремонт муниципального жилищного фонда и нежилого недвижимого имущества МО Сертолово на 2014 - 2017 годы»</w:t>
      </w:r>
    </w:p>
    <w:p w:rsidR="00046238" w:rsidRPr="00D85151" w:rsidRDefault="00046238" w:rsidP="00D851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85151">
        <w:rPr>
          <w:rFonts w:ascii="Times New Roman" w:hAnsi="Times New Roman" w:cs="Times New Roman"/>
          <w:snapToGrid w:val="0"/>
          <w:color w:val="000000"/>
          <w:sz w:val="20"/>
          <w:szCs w:val="20"/>
          <w:u w:val="single"/>
          <w:lang w:eastAsia="ru-RU"/>
        </w:rPr>
        <w:t>(наименование программы)</w:t>
      </w:r>
    </w:p>
    <w:p w:rsidR="00046238" w:rsidRPr="00D85151" w:rsidRDefault="00046238" w:rsidP="00D85151">
      <w:pPr>
        <w:spacing w:after="0" w:line="240" w:lineRule="auto"/>
        <w:jc w:val="center"/>
        <w:rPr>
          <w:rFonts w:ascii="Times New Roman" w:hAnsi="Times New Roman" w:cs="Times New Roman"/>
          <w:snapToGrid w:val="0"/>
          <w:color w:val="000000"/>
          <w:sz w:val="16"/>
          <w:szCs w:val="16"/>
          <w:lang w:eastAsia="ru-RU"/>
        </w:rPr>
      </w:pPr>
    </w:p>
    <w:p w:rsidR="00046238" w:rsidRPr="00500D26" w:rsidRDefault="00046238" w:rsidP="00D85151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  <w:r w:rsidRPr="00500D26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за 201</w:t>
      </w: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4 - 2015</w:t>
      </w:r>
      <w:r w:rsidRPr="00500D26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год</w:t>
      </w:r>
      <w:bookmarkStart w:id="0" w:name="_GoBack"/>
      <w:bookmarkEnd w:id="0"/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ы</w:t>
      </w:r>
    </w:p>
    <w:p w:rsidR="00046238" w:rsidRPr="00D85151" w:rsidRDefault="00046238" w:rsidP="00D8515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60"/>
        <w:gridCol w:w="1260"/>
        <w:gridCol w:w="1260"/>
        <w:gridCol w:w="1440"/>
        <w:gridCol w:w="1620"/>
        <w:gridCol w:w="1601"/>
      </w:tblGrid>
      <w:tr w:rsidR="00046238" w:rsidRPr="00662DEC">
        <w:trPr>
          <w:trHeight w:val="1051"/>
        </w:trPr>
        <w:tc>
          <w:tcPr>
            <w:tcW w:w="648" w:type="dxa"/>
          </w:tcPr>
          <w:p w:rsidR="00046238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26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измере-ния</w:t>
            </w:r>
          </w:p>
        </w:tc>
        <w:tc>
          <w:tcPr>
            <w:tcW w:w="126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Плановое значение целевого показателя</w:t>
            </w:r>
          </w:p>
        </w:tc>
        <w:tc>
          <w:tcPr>
            <w:tcW w:w="144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целевого показателя</w:t>
            </w:r>
          </w:p>
        </w:tc>
        <w:tc>
          <w:tcPr>
            <w:tcW w:w="162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достижения целевого показателя, %</w:t>
            </w:r>
          </w:p>
        </w:tc>
        <w:tc>
          <w:tcPr>
            <w:tcW w:w="1601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Причина невыполнения показателя,</w:t>
            </w:r>
          </w:p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</w:tc>
      </w:tr>
      <w:tr w:rsidR="00046238" w:rsidRPr="00662DEC">
        <w:tc>
          <w:tcPr>
            <w:tcW w:w="648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0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1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46238" w:rsidRPr="00662DEC">
        <w:tc>
          <w:tcPr>
            <w:tcW w:w="648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60" w:type="dxa"/>
          </w:tcPr>
          <w:p w:rsidR="00046238" w:rsidRPr="00D85151" w:rsidRDefault="00046238" w:rsidP="0074232B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428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оличество инструментальных обследований</w:t>
            </w:r>
          </w:p>
        </w:tc>
        <w:tc>
          <w:tcPr>
            <w:tcW w:w="1260" w:type="dxa"/>
          </w:tcPr>
          <w:p w:rsidR="00046238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6238" w:rsidRPr="009428A2" w:rsidRDefault="00046238" w:rsidP="007423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</w:tcPr>
          <w:p w:rsidR="00046238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6238" w:rsidRPr="009428A2" w:rsidRDefault="00046238" w:rsidP="009428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</w:tcPr>
          <w:p w:rsidR="00046238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6238" w:rsidRPr="009428A2" w:rsidRDefault="00046238" w:rsidP="009428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046238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46238" w:rsidRPr="001D53CB" w:rsidRDefault="00046238" w:rsidP="001D53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1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238" w:rsidRPr="00662DEC">
        <w:trPr>
          <w:trHeight w:val="287"/>
        </w:trPr>
        <w:tc>
          <w:tcPr>
            <w:tcW w:w="2808" w:type="dxa"/>
            <w:gridSpan w:val="2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0" w:type="dxa"/>
          </w:tcPr>
          <w:p w:rsidR="00046238" w:rsidRPr="009428A2" w:rsidRDefault="00046238" w:rsidP="001D53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</w:tcPr>
          <w:p w:rsidR="00046238" w:rsidRPr="009428A2" w:rsidRDefault="00046238" w:rsidP="001D53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0" w:type="dxa"/>
          </w:tcPr>
          <w:p w:rsidR="00046238" w:rsidRPr="009428A2" w:rsidRDefault="00046238" w:rsidP="001D53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</w:tcPr>
          <w:p w:rsidR="00046238" w:rsidRPr="001D53CB" w:rsidRDefault="00046238" w:rsidP="001D53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1" w:type="dxa"/>
          </w:tcPr>
          <w:p w:rsidR="00046238" w:rsidRPr="00D85151" w:rsidRDefault="00046238" w:rsidP="00D851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6238" w:rsidRPr="00D85151" w:rsidRDefault="00046238" w:rsidP="00D8515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46238" w:rsidRPr="00D85151" w:rsidRDefault="00046238" w:rsidP="00D85151">
      <w:pPr>
        <w:autoSpaceDE w:val="0"/>
        <w:autoSpaceDN w:val="0"/>
        <w:spacing w:after="0" w:line="240" w:lineRule="auto"/>
        <w:ind w:left="6120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46238" w:rsidRPr="00D85151" w:rsidRDefault="00046238" w:rsidP="00D85151">
      <w:pPr>
        <w:autoSpaceDE w:val="0"/>
        <w:autoSpaceDN w:val="0"/>
        <w:spacing w:after="0" w:line="240" w:lineRule="auto"/>
        <w:ind w:left="6120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46238" w:rsidRPr="000F073A" w:rsidRDefault="00046238" w:rsidP="000F073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073A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046238" w:rsidRPr="000F073A" w:rsidRDefault="00046238" w:rsidP="000F073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073A">
        <w:rPr>
          <w:rFonts w:ascii="Times New Roman" w:hAnsi="Times New Roman" w:cs="Times New Roman"/>
          <w:sz w:val="28"/>
          <w:szCs w:val="28"/>
          <w:lang w:eastAsia="ru-RU"/>
        </w:rPr>
        <w:t>по жилищно-коммунальному хозяйству                                           С.В.Белевич</w:t>
      </w:r>
    </w:p>
    <w:p w:rsidR="00046238" w:rsidRPr="000F073A" w:rsidRDefault="00046238" w:rsidP="000F073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6238" w:rsidRPr="000F073A" w:rsidRDefault="00046238" w:rsidP="000F073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6238" w:rsidRPr="000F073A" w:rsidRDefault="00046238" w:rsidP="000F073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6238" w:rsidRPr="000F073A" w:rsidRDefault="00046238" w:rsidP="000F073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6238" w:rsidRDefault="00046238"/>
    <w:sectPr w:rsidR="00046238" w:rsidSect="00CA2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151"/>
    <w:rsid w:val="00046238"/>
    <w:rsid w:val="000F073A"/>
    <w:rsid w:val="00120707"/>
    <w:rsid w:val="001444EE"/>
    <w:rsid w:val="001B7E19"/>
    <w:rsid w:val="001D53CB"/>
    <w:rsid w:val="001F2BAF"/>
    <w:rsid w:val="004007A9"/>
    <w:rsid w:val="004136E9"/>
    <w:rsid w:val="00500D26"/>
    <w:rsid w:val="00596B74"/>
    <w:rsid w:val="00662DEC"/>
    <w:rsid w:val="0074232B"/>
    <w:rsid w:val="007501A2"/>
    <w:rsid w:val="00752EC4"/>
    <w:rsid w:val="00906ABE"/>
    <w:rsid w:val="00935828"/>
    <w:rsid w:val="009428A2"/>
    <w:rsid w:val="0096262E"/>
    <w:rsid w:val="009C3296"/>
    <w:rsid w:val="00A3539F"/>
    <w:rsid w:val="00CA2158"/>
    <w:rsid w:val="00CC28A0"/>
    <w:rsid w:val="00D85151"/>
    <w:rsid w:val="00EC4A6F"/>
    <w:rsid w:val="00F0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15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 Знак Знак Знак"/>
    <w:basedOn w:val="Normal"/>
    <w:uiPriority w:val="99"/>
    <w:rsid w:val="000F073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C4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28A0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113</Words>
  <Characters>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ГОЧС</cp:lastModifiedBy>
  <cp:revision>15</cp:revision>
  <cp:lastPrinted>2016-01-22T12:25:00Z</cp:lastPrinted>
  <dcterms:created xsi:type="dcterms:W3CDTF">2015-02-04T12:38:00Z</dcterms:created>
  <dcterms:modified xsi:type="dcterms:W3CDTF">2016-02-29T13:41:00Z</dcterms:modified>
</cp:coreProperties>
</file>